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EA4BCC" w:rsidRPr="00EA4BCC">
        <w:rPr>
          <w:b/>
          <w:noProof/>
          <w:sz w:val="24"/>
        </w:rPr>
        <w:t>8</w:t>
      </w:r>
      <w:r w:rsidR="00950F42">
        <w:rPr>
          <w:b/>
          <w:noProof/>
          <w:sz w:val="24"/>
        </w:rPr>
        <w:t>684</w:t>
      </w:r>
      <w:bookmarkStart w:id="0" w:name="_GoBack"/>
      <w:bookmarkEnd w:id="0"/>
    </w:p>
    <w:p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367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A4B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D947D3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51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367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367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367B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67B5" w:rsidP="005367B5">
            <w:pPr>
              <w:pStyle w:val="CRCoverPage"/>
              <w:spacing w:after="0"/>
              <w:rPr>
                <w:noProof/>
              </w:rPr>
            </w:pPr>
            <w:r>
              <w:t xml:space="preserve">TS 24.484 Fix </w:t>
            </w:r>
            <w:proofErr w:type="spellStart"/>
            <w:r w:rsidR="009D38F4">
              <w:t>init</w:t>
            </w:r>
            <w:proofErr w:type="spellEnd"/>
            <w:r w:rsidR="009D38F4">
              <w:t xml:space="preserve"> config </w:t>
            </w:r>
            <w:proofErr w:type="spellStart"/>
            <w:r w:rsidR="005702C8">
              <w:t>xsd</w:t>
            </w:r>
            <w:proofErr w:type="spellEnd"/>
            <w:r w:rsidR="005702C8">
              <w:t xml:space="preserve"> file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36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L3Harris Technologies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6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0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367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0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7B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67B5" w:rsidRDefault="005702C8" w:rsidP="00536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initial ue config xsd file</w:t>
            </w:r>
            <w:r w:rsidR="006A027C">
              <w:rPr>
                <w:noProof/>
              </w:rPr>
              <w:t xml:space="preserve"> "</w:t>
            </w:r>
            <w:r w:rsidR="006A027C" w:rsidRPr="006A027C">
              <w:rPr>
                <w:noProof/>
              </w:rPr>
              <w:t>ue-init-config.xsd</w:t>
            </w:r>
            <w:r w:rsidR="006A027C">
              <w:rPr>
                <w:noProof/>
              </w:rPr>
              <w:t>"</w:t>
            </w:r>
            <w:r>
              <w:rPr>
                <w:noProof/>
              </w:rPr>
              <w:t xml:space="preserve"> to match the xsd in TS 24.484.</w:t>
            </w:r>
            <w:r w:rsidR="005367B5">
              <w:rPr>
                <w:noProof/>
              </w:rPr>
              <w:t xml:space="preserve"> </w:t>
            </w:r>
            <w:hyperlink r:id="rId11" w:history="1">
              <w:r w:rsidR="006A027C">
                <w:rPr>
                  <w:rStyle w:val="Hyperlink"/>
                  <w:rFonts w:cs="Arial"/>
                </w:rPr>
                <w:t>C1-190485</w:t>
              </w:r>
            </w:hyperlink>
            <w:r w:rsidR="006A027C">
              <w:rPr>
                <w:rFonts w:cs="Arial"/>
                <w:color w:val="000000"/>
              </w:rPr>
              <w:t xml:space="preserve"> approved in CT1#114 did not include the changed </w:t>
            </w:r>
            <w:proofErr w:type="spellStart"/>
            <w:r w:rsidR="006A027C">
              <w:rPr>
                <w:rFonts w:cs="Arial"/>
                <w:color w:val="000000"/>
              </w:rPr>
              <w:t>xsd</w:t>
            </w:r>
            <w:proofErr w:type="spellEnd"/>
            <w:r w:rsidR="006A027C">
              <w:rPr>
                <w:rFonts w:cs="Arial"/>
                <w:color w:val="000000"/>
              </w:rPr>
              <w:t xml:space="preserve"> file.</w:t>
            </w: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367B5" w:rsidRDefault="005702C8" w:rsidP="00536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structure is added to th</w:t>
            </w:r>
            <w:r w:rsidR="00727306">
              <w:rPr>
                <w:noProof/>
              </w:rPr>
              <w:t>e</w:t>
            </w:r>
            <w:r>
              <w:rPr>
                <w:noProof/>
              </w:rPr>
              <w:t xml:space="preserve"> xsd file to match the xsd in the TS: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 xml:space="preserve">  &lt;!-- These elements can be added under the anyExt element of the On-networkType element --&gt;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 xml:space="preserve">  &lt;xs:element name="MCPTT-Service-Details" type="mcpttiup:Service-DetailsType"/&gt;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 xml:space="preserve">  &lt;xs:element name="MCVideo-Service-Details" type="mcpttiup:Service-DetailsType"/&gt;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 xml:space="preserve">  &lt;xs:element name="MCData-Service-Details" type="mcpttiup:Service-DetailsType"/&gt;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 xml:space="preserve">  &lt;xs:complexType name="Service-DetailsType"&gt;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 xml:space="preserve">    &lt;xs:sequence&gt;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 xml:space="preserve">      &lt;xs:element name="IPv6-Required" type="xs:boolean"/&gt;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ab/>
              <w:t xml:space="preserve">  &lt;xs:element name="Server-URI" type="xs:anyURI"/&gt;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ab/>
              <w:t xml:space="preserve">  &lt;xs:element name="anyExt" type="mcpttiup:anyExtType" minOccurs="0"/&gt;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 xml:space="preserve">    &lt;/xs:sequence&gt;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 xml:space="preserve">  &lt;/xs:complexType&gt;</w:t>
            </w:r>
            <w:r w:rsidRPr="00727306">
              <w:rPr>
                <w:rFonts w:ascii="Arial" w:hAnsi="Arial"/>
                <w:noProof/>
              </w:rPr>
              <w:tab/>
              <w:t xml:space="preserve"> </w:t>
            </w:r>
          </w:p>
          <w:p w:rsidR="005702C8" w:rsidRDefault="005702C8" w:rsidP="005367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367B5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67B5" w:rsidRDefault="00B55177" w:rsidP="00536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xsd file will not agree with the TS resulting in developer confusion and possible incompatible implementations.</w:t>
            </w:r>
          </w:p>
        </w:tc>
      </w:tr>
      <w:tr w:rsidR="005367B5" w:rsidTr="00547111">
        <w:tc>
          <w:tcPr>
            <w:tcW w:w="2694" w:type="dxa"/>
            <w:gridSpan w:val="2"/>
          </w:tcPr>
          <w:p w:rsidR="005367B5" w:rsidRDefault="005367B5" w:rsidP="00536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367B5" w:rsidRDefault="005367B5" w:rsidP="00536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7B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367B5" w:rsidRDefault="005367B5" w:rsidP="00536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367B5" w:rsidRDefault="005367B5" w:rsidP="005367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367B5" w:rsidRDefault="005367B5" w:rsidP="005367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367B5" w:rsidRDefault="005367B5" w:rsidP="00536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367B5" w:rsidRDefault="005367B5" w:rsidP="005367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367B5" w:rsidRDefault="005367B5" w:rsidP="00536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367B5" w:rsidRDefault="005367B5" w:rsidP="005367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367B5" w:rsidRDefault="005367B5" w:rsidP="00536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367B5" w:rsidRDefault="005367B5" w:rsidP="005367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67B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noProof/>
              </w:rPr>
            </w:pPr>
          </w:p>
        </w:tc>
      </w:tr>
      <w:tr w:rsidR="005367B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367B5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67B5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67B5" w:rsidRPr="008863B9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367B5" w:rsidRPr="008863B9" w:rsidRDefault="005367B5" w:rsidP="005367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67B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7B5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727306" w:rsidRDefault="00727306" w:rsidP="00727306">
      <w:pPr>
        <w:jc w:val="center"/>
        <w:rPr>
          <w:noProof/>
          <w:highlight w:val="green"/>
        </w:rPr>
      </w:pPr>
    </w:p>
    <w:p w:rsidR="001E41F3" w:rsidRDefault="00727306" w:rsidP="0072730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6A027C">
        <w:rPr>
          <w:noProof/>
          <w:highlight w:val="green"/>
        </w:rPr>
        <w:t>No</w:t>
      </w:r>
      <w:r w:rsidRPr="008A7642">
        <w:rPr>
          <w:noProof/>
          <w:highlight w:val="green"/>
        </w:rPr>
        <w:t xml:space="preserve"> change</w:t>
      </w:r>
      <w:r w:rsidR="006A027C">
        <w:rPr>
          <w:noProof/>
          <w:highlight w:val="green"/>
        </w:rPr>
        <w:t xml:space="preserve"> to the TS</w:t>
      </w:r>
      <w:r w:rsidRPr="008A7642">
        <w:rPr>
          <w:noProof/>
          <w:highlight w:val="green"/>
        </w:rPr>
        <w:t xml:space="preserve"> ***</w:t>
      </w:r>
    </w:p>
    <w:p w:rsidR="009813D3" w:rsidRDefault="009813D3">
      <w:pPr>
        <w:rPr>
          <w:noProof/>
        </w:rPr>
      </w:pPr>
    </w:p>
    <w:sectPr w:rsidR="009813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486F" w:rsidRDefault="0071486F">
      <w:r>
        <w:separator/>
      </w:r>
    </w:p>
  </w:endnote>
  <w:endnote w:type="continuationSeparator" w:id="0">
    <w:p w:rsidR="0071486F" w:rsidRDefault="00714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486F" w:rsidRDefault="0071486F">
      <w:r>
        <w:separator/>
      </w:r>
    </w:p>
  </w:footnote>
  <w:footnote w:type="continuationSeparator" w:id="0">
    <w:p w:rsidR="0071486F" w:rsidRDefault="00714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4CB7" w:rsidRDefault="00E64C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4CB7" w:rsidRDefault="00E64CB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4CB7" w:rsidRDefault="00E64CB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4A"/>
    <w:rsid w:val="00022E4A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013A"/>
    <w:rsid w:val="002B5741"/>
    <w:rsid w:val="002E2128"/>
    <w:rsid w:val="00305409"/>
    <w:rsid w:val="003609EF"/>
    <w:rsid w:val="0036231A"/>
    <w:rsid w:val="00374DD4"/>
    <w:rsid w:val="003C63FE"/>
    <w:rsid w:val="003E1A36"/>
    <w:rsid w:val="00410371"/>
    <w:rsid w:val="004242F1"/>
    <w:rsid w:val="004B75B7"/>
    <w:rsid w:val="004E1669"/>
    <w:rsid w:val="0051580D"/>
    <w:rsid w:val="005367B5"/>
    <w:rsid w:val="00547111"/>
    <w:rsid w:val="005702C8"/>
    <w:rsid w:val="00570453"/>
    <w:rsid w:val="00592D74"/>
    <w:rsid w:val="005E2C44"/>
    <w:rsid w:val="00621188"/>
    <w:rsid w:val="006257ED"/>
    <w:rsid w:val="00695808"/>
    <w:rsid w:val="006A027C"/>
    <w:rsid w:val="006B46FB"/>
    <w:rsid w:val="006D2DCE"/>
    <w:rsid w:val="006E21FB"/>
    <w:rsid w:val="0071486F"/>
    <w:rsid w:val="00727306"/>
    <w:rsid w:val="00792342"/>
    <w:rsid w:val="007977A8"/>
    <w:rsid w:val="007B512A"/>
    <w:rsid w:val="007C2097"/>
    <w:rsid w:val="007D6A07"/>
    <w:rsid w:val="007F7259"/>
    <w:rsid w:val="0080061A"/>
    <w:rsid w:val="008040A8"/>
    <w:rsid w:val="008279FA"/>
    <w:rsid w:val="008626E7"/>
    <w:rsid w:val="00870EE7"/>
    <w:rsid w:val="008863B9"/>
    <w:rsid w:val="008A3C2B"/>
    <w:rsid w:val="008A45A6"/>
    <w:rsid w:val="008F667D"/>
    <w:rsid w:val="008F686C"/>
    <w:rsid w:val="009148DE"/>
    <w:rsid w:val="00941E30"/>
    <w:rsid w:val="00950F42"/>
    <w:rsid w:val="009777D9"/>
    <w:rsid w:val="009813D3"/>
    <w:rsid w:val="00991B88"/>
    <w:rsid w:val="009A5753"/>
    <w:rsid w:val="009A579D"/>
    <w:rsid w:val="009D38F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55177"/>
    <w:rsid w:val="00B67B97"/>
    <w:rsid w:val="00B968C8"/>
    <w:rsid w:val="00BA3EC5"/>
    <w:rsid w:val="00BA51D9"/>
    <w:rsid w:val="00BB5DFC"/>
    <w:rsid w:val="00BD279D"/>
    <w:rsid w:val="00BD6BB8"/>
    <w:rsid w:val="00C07733"/>
    <w:rsid w:val="00C66BA2"/>
    <w:rsid w:val="00C75CB0"/>
    <w:rsid w:val="00C95985"/>
    <w:rsid w:val="00CC5026"/>
    <w:rsid w:val="00CC68D0"/>
    <w:rsid w:val="00CD2BC2"/>
    <w:rsid w:val="00D03F9A"/>
    <w:rsid w:val="00D06D51"/>
    <w:rsid w:val="00D24991"/>
    <w:rsid w:val="00D50255"/>
    <w:rsid w:val="00D66520"/>
    <w:rsid w:val="00D947D3"/>
    <w:rsid w:val="00DA3849"/>
    <w:rsid w:val="00DE34CF"/>
    <w:rsid w:val="00E13F3D"/>
    <w:rsid w:val="00E34898"/>
    <w:rsid w:val="00E64CB7"/>
    <w:rsid w:val="00E65319"/>
    <w:rsid w:val="00E8079D"/>
    <w:rsid w:val="00EA4BCC"/>
    <w:rsid w:val="00EB09B7"/>
    <w:rsid w:val="00EE534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5CF6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9813D3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813D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file:///C:\Users\pmonnes\Documents\dont%20archive\standards\3gpp\CT%20meetings\114%20-%20bratislava\docs\C1-190485.zi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F6B5B-5F71-4B1F-8CD7-88BB90828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1900-01-01T05:00:00Z</cp:lastPrinted>
  <dcterms:created xsi:type="dcterms:W3CDTF">2019-11-14T19:01:00Z</dcterms:created>
  <dcterms:modified xsi:type="dcterms:W3CDTF">2019-11-14T19:01:00Z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806b64ba-543c-4900-9207-8fee3f9d9a22</vt:lpwstr>
  </property>
  <property fmtid="{D5CDD505-2E9C-101B-9397-08002B2CF9AE}" pid="22" name="CLASSIFICATION">
    <vt:lpwstr>General</vt:lpwstr>
  </property>
</Properties>
</file>